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67915" w14:textId="3F88E1F9" w:rsidR="00EB6402" w:rsidRDefault="00EB6402" w:rsidP="00EB6402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3a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DA7327">
        <w:rPr>
          <w:rFonts w:ascii="Times New Roman" w:hAnsi="Times New Roman"/>
          <w:sz w:val="18"/>
          <w:szCs w:val="18"/>
        </w:rPr>
        <w:t>0</w:t>
      </w:r>
      <w:r w:rsidR="007E6C98">
        <w:rPr>
          <w:rFonts w:ascii="Times New Roman" w:hAnsi="Times New Roman"/>
          <w:sz w:val="18"/>
          <w:szCs w:val="18"/>
        </w:rPr>
        <w:t>2</w:t>
      </w:r>
      <w:r>
        <w:rPr>
          <w:rFonts w:ascii="Times New Roman" w:hAnsi="Times New Roman"/>
          <w:sz w:val="18"/>
          <w:szCs w:val="18"/>
        </w:rPr>
        <w:t>/202</w:t>
      </w:r>
      <w:r w:rsidR="00B81FB0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81FB0">
        <w:rPr>
          <w:rFonts w:ascii="Times New Roman" w:hAnsi="Times New Roman"/>
          <w:sz w:val="18"/>
          <w:szCs w:val="18"/>
        </w:rPr>
        <w:t>SZKOL</w:t>
      </w:r>
    </w:p>
    <w:p w14:paraId="09DFFAC4" w14:textId="77777777" w:rsidR="00EB6402" w:rsidRDefault="00EB6402" w:rsidP="00EB6402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5ACAD5E8" w14:textId="77777777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WYKAZ OSÓB SKIEROWANYCH DO REALIZACJI ZADAŃ </w:t>
      </w:r>
    </w:p>
    <w:p w14:paraId="327D130D" w14:textId="298D1F80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 RAMACH </w:t>
      </w:r>
      <w:r w:rsidR="00DA7327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SZKOLEŃ ZAWODOWYCH</w:t>
      </w:r>
    </w:p>
    <w:p w14:paraId="0350B789" w14:textId="666F5AB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</w:p>
    <w:tbl>
      <w:tblPr>
        <w:tblW w:w="10140" w:type="dxa"/>
        <w:tblInd w:w="-2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4"/>
        <w:gridCol w:w="2705"/>
        <w:gridCol w:w="3459"/>
        <w:gridCol w:w="1526"/>
        <w:gridCol w:w="146"/>
      </w:tblGrid>
      <w:tr w:rsidR="00EB6402" w14:paraId="6185EF29" w14:textId="77777777">
        <w:trPr>
          <w:gridAfter w:val="1"/>
          <w:wAfter w:w="146" w:type="dxa"/>
          <w:trHeight w:val="481"/>
        </w:trPr>
        <w:tc>
          <w:tcPr>
            <w:tcW w:w="2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A9DC621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Imię i nazwisko Trenera</w:t>
            </w:r>
          </w:p>
        </w:tc>
        <w:tc>
          <w:tcPr>
            <w:tcW w:w="769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6C52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  <w:t> </w:t>
            </w:r>
          </w:p>
        </w:tc>
      </w:tr>
      <w:tr w:rsidR="00EB6402" w14:paraId="5C196B6C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4E61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CC7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A3987BF" w14:textId="77777777" w:rsidR="00EB6402" w:rsidRDefault="00EB6402">
            <w:pPr>
              <w:rPr>
                <w:lang w:eastAsia="en-US"/>
              </w:rPr>
            </w:pPr>
          </w:p>
        </w:tc>
      </w:tr>
      <w:tr w:rsidR="00EB6402" w14:paraId="17A620EA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B018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7469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21C6D9F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Theme="minorHAnsi" w:eastAsiaTheme="minorHAnsi" w:hAnsiTheme="minorHAnsi" w:cstheme="minorBidi"/>
                <w:color w:val="auto"/>
                <w:szCs w:val="20"/>
              </w:rPr>
            </w:pPr>
          </w:p>
        </w:tc>
      </w:tr>
      <w:tr w:rsidR="00EB6402" w14:paraId="178BC5E1" w14:textId="77777777">
        <w:trPr>
          <w:trHeight w:val="300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B4974A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Podstawa dysponowania Trenerem przez Oferenta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C0DB5CA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>Umowa o pracę, umowa cywilno-prawna (zlecenie, dzieło) itp.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3CEE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5BA4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86721E3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10226B0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2F5F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4066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5DA2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E1FD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9A884F9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438AEE9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30C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5EC64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A49C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DD81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AF716F6" w14:textId="77777777" w:rsidR="00EB6402" w:rsidRDefault="00EB6402">
            <w:pPr>
              <w:rPr>
                <w:rFonts w:ascii="Calibri" w:eastAsia="Times New Roman" w:hAnsi="Calibri" w:cs="Calibri"/>
                <w:sz w:val="22"/>
                <w:lang w:eastAsia="en-US"/>
              </w:rPr>
            </w:pPr>
          </w:p>
        </w:tc>
      </w:tr>
      <w:tr w:rsidR="00EB6402" w14:paraId="7651BD72" w14:textId="77777777" w:rsidTr="005A3D57">
        <w:trPr>
          <w:trHeight w:val="829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9B0EC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Wykształcenie wyższe 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9335A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 xml:space="preserve">Nazwa uczelni, kierunek studiów oraz rok ukończenia studiów  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EDC9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E6F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866AEE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8955040" w14:textId="77777777" w:rsidTr="005A3D57">
        <w:trPr>
          <w:trHeight w:val="107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DA83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B0BB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E2F9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5B80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9F2F45B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0E3098B" w14:textId="77777777">
        <w:trPr>
          <w:trHeight w:val="645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F50FDB9" w14:textId="7D4A896B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Doświadczenie w przeprowadzaniu w okresie ostatnich </w:t>
            </w:r>
            <w:r w:rsidR="00B81FB0"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 lat od daty składania ofert – min. 150 h zajęć warsztatów/kursów/zajęć szkolnych o tematyce tożsamej</w:t>
            </w: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225F6C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Liczba godzin zrealizowanego szkolenia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EB39B6F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Pełna nazwa podmiotu na rzecz, którego prowadzono usługę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B5ECC10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Okres realizacji usługi</w:t>
            </w:r>
          </w:p>
        </w:tc>
        <w:tc>
          <w:tcPr>
            <w:tcW w:w="146" w:type="dxa"/>
            <w:vAlign w:val="center"/>
            <w:hideMark/>
          </w:tcPr>
          <w:p w14:paraId="3EC75A6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D6E0B7C" w14:textId="77777777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F1C5D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02A6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81145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B3D6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5ED71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19D41FA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BB593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A12D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1414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2411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407282F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437189F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908C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2CF5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87D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0BB3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0F8A307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78F4D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C68891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2199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C7386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A1F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06A42BD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223DB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A9EA4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D6FF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D768E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9E9EC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1DFCF6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21CF8C37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B5768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13EC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276C4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31D90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01F2E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5C73EE5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42D1C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8BAD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63C6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7D2A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B18E99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</w:tbl>
    <w:p w14:paraId="37C4B1A1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p w14:paraId="0396A69E" w14:textId="77777777" w:rsidR="005A3D57" w:rsidRPr="007F1C23" w:rsidRDefault="005A3D57" w:rsidP="005A3D57">
      <w:pPr>
        <w:tabs>
          <w:tab w:val="left" w:pos="2235"/>
        </w:tabs>
        <w:spacing w:after="12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</w:pPr>
      <w:r w:rsidRPr="007F1C23"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  <w:t>Wykaz doświadczenia należy ułożyć chronologicznie, od najbardziej aktualnego w okresie ostatnich 2 lat od dnia upływu terminu składania ofert w odpowiedzi na niniejsze zapytanie ofertowe</w:t>
      </w:r>
    </w:p>
    <w:p w14:paraId="4582AB94" w14:textId="738BB72B" w:rsidR="005A3D57" w:rsidRDefault="005A3D57" w:rsidP="005A3D57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</w:pPr>
      <w:r w:rsidRPr="00FF56DD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>Wraz z oświadczenie Zamawiający jest zobligowany do przedstawienia dokumentów poświadczających posiadane wykształcenie Trenera oraz doświadczenie Trenera (referencje, zaświadczenia) dotyczące przeprowadzenia min. 150 h zajęć warsztatów/kursów/zajęć szkolnych o tematyce tożsamej w okresie ostatnich 5 lat od daty złożenia oferty</w:t>
      </w:r>
      <w:r w:rsidRPr="007F1C23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 xml:space="preserve"> </w:t>
      </w:r>
    </w:p>
    <w:p w14:paraId="0521C349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EB6402" w14:paraId="0F17D0BE" w14:textId="77777777">
        <w:tc>
          <w:tcPr>
            <w:tcW w:w="5778" w:type="dxa"/>
            <w:hideMark/>
          </w:tcPr>
          <w:p w14:paraId="7B4D7260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6529C92E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EB6402" w14:paraId="4018590B" w14:textId="77777777">
        <w:trPr>
          <w:trHeight w:val="86"/>
        </w:trPr>
        <w:tc>
          <w:tcPr>
            <w:tcW w:w="5778" w:type="dxa"/>
            <w:hideMark/>
          </w:tcPr>
          <w:p w14:paraId="1FAFB323" w14:textId="77777777" w:rsidR="00EB6402" w:rsidRDefault="00EB6402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3277FC57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7DA09644" w14:textId="7B4E095E" w:rsidR="009235A3" w:rsidRPr="00EB6402" w:rsidRDefault="009235A3" w:rsidP="00EB6402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sectPr w:rsidR="009235A3" w:rsidRPr="00EB6402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59BC5" w14:textId="77777777" w:rsidR="008238E9" w:rsidRDefault="008238E9" w:rsidP="00087099">
      <w:pPr>
        <w:spacing w:after="0" w:line="240" w:lineRule="auto"/>
      </w:pPr>
      <w:r>
        <w:separator/>
      </w:r>
    </w:p>
  </w:endnote>
  <w:endnote w:type="continuationSeparator" w:id="0">
    <w:p w14:paraId="5BACCAF9" w14:textId="77777777" w:rsidR="008238E9" w:rsidRDefault="008238E9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2EEA2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6F4E475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E54CD0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BED373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66D1E1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232826C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56658D7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0F200C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F13A7C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017876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41B36B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B3077A7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2D6B0D32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7EE6149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Żeromskiego 36, 25-370 Kielce </w:t>
              </w:r>
            </w:p>
            <w:p w14:paraId="5BB11ED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34F87E90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3C1C2218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36499AD9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40C6377F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63DD77" w14:textId="77777777" w:rsidR="008238E9" w:rsidRDefault="008238E9" w:rsidP="00087099">
      <w:pPr>
        <w:spacing w:after="0" w:line="240" w:lineRule="auto"/>
      </w:pPr>
      <w:r>
        <w:separator/>
      </w:r>
    </w:p>
  </w:footnote>
  <w:footnote w:type="continuationSeparator" w:id="0">
    <w:p w14:paraId="44C14A40" w14:textId="77777777" w:rsidR="008238E9" w:rsidRDefault="008238E9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9FC409F" w14:textId="77777777" w:rsidTr="00B91A41">
      <w:tc>
        <w:tcPr>
          <w:tcW w:w="1010" w:type="pct"/>
          <w:hideMark/>
        </w:tcPr>
        <w:p w14:paraId="320793EB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67C27CA1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B3419A9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08C934D3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D47CF8E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402"/>
    <w:rsid w:val="000151E7"/>
    <w:rsid w:val="0001555C"/>
    <w:rsid w:val="00031813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65730"/>
    <w:rsid w:val="00591920"/>
    <w:rsid w:val="005A3D57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17A9A"/>
    <w:rsid w:val="00721531"/>
    <w:rsid w:val="00727180"/>
    <w:rsid w:val="007340CC"/>
    <w:rsid w:val="00775446"/>
    <w:rsid w:val="007D623D"/>
    <w:rsid w:val="007E6C98"/>
    <w:rsid w:val="0081086C"/>
    <w:rsid w:val="008238E9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11E9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A1D51"/>
    <w:rsid w:val="009C5938"/>
    <w:rsid w:val="009D45FE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81FB0"/>
    <w:rsid w:val="00B900C8"/>
    <w:rsid w:val="00B91A41"/>
    <w:rsid w:val="00BA4D42"/>
    <w:rsid w:val="00BD2829"/>
    <w:rsid w:val="00BD5ED2"/>
    <w:rsid w:val="00BF5316"/>
    <w:rsid w:val="00BF5B60"/>
    <w:rsid w:val="00BF7161"/>
    <w:rsid w:val="00C05427"/>
    <w:rsid w:val="00C06D31"/>
    <w:rsid w:val="00C17F85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A7327"/>
    <w:rsid w:val="00DC6EF2"/>
    <w:rsid w:val="00DD620C"/>
    <w:rsid w:val="00E205B2"/>
    <w:rsid w:val="00E238EE"/>
    <w:rsid w:val="00E607EE"/>
    <w:rsid w:val="00E61716"/>
    <w:rsid w:val="00E74105"/>
    <w:rsid w:val="00E843D0"/>
    <w:rsid w:val="00EB6402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F04B0"/>
    <w:rsid w:val="00FF5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16B324"/>
  <w15:docId w15:val="{FDB3E751-CC3B-4F1E-8F67-598605CE7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6402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1</Pages>
  <Words>197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2026-04-28T08:44:00Z</dcterms:created>
  <dcterms:modified xsi:type="dcterms:W3CDTF">2026-04-28T08:44:00Z</dcterms:modified>
</cp:coreProperties>
</file>